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40" w:lineRule="atLeast"/>
        <w:jc w:val="center"/>
        <w:rPr>
          <w:rFonts w:hint="eastAsia" w:ascii="方正小标宋_GBK" w:hAnsi="方正小标宋_GBK" w:eastAsia="方正小标宋_GBK" w:cs="方正小标宋_GBK"/>
          <w:b/>
          <w:kern w:val="0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kern w:val="0"/>
          <w:sz w:val="36"/>
          <w:szCs w:val="36"/>
          <w:lang w:val="en-US" w:eastAsia="zh-CN"/>
        </w:rPr>
        <w:t>福建农林大学金山学院出国（境）交流项目</w:t>
      </w:r>
    </w:p>
    <w:p>
      <w:pPr>
        <w:widowControl/>
        <w:spacing w:line="340" w:lineRule="atLeast"/>
        <w:jc w:val="center"/>
        <w:rPr>
          <w:rFonts w:hint="eastAsia" w:ascii="方正小标宋_GBK" w:hAnsi="方正小标宋_GBK" w:eastAsia="方正小标宋_GBK" w:cs="方正小标宋_GBK"/>
          <w:b/>
          <w:kern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/>
          <w:kern w:val="0"/>
          <w:sz w:val="36"/>
          <w:szCs w:val="36"/>
        </w:rPr>
        <w:t>退出申请表</w:t>
      </w:r>
    </w:p>
    <w:p>
      <w:pPr>
        <w:ind w:firstLine="4830" w:firstLineChars="2300"/>
        <w:jc w:val="left"/>
        <w:rPr>
          <w:rFonts w:hint="eastAsia" w:ascii="宋体" w:hAnsi="宋体" w:cs="宋体"/>
          <w:kern w:val="0"/>
          <w:szCs w:val="21"/>
          <w:lang w:val="en-US" w:eastAsia="zh-CN"/>
        </w:rPr>
      </w:pPr>
    </w:p>
    <w:tbl>
      <w:tblPr>
        <w:tblStyle w:val="4"/>
        <w:tblW w:w="9286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3"/>
        <w:gridCol w:w="929"/>
        <w:gridCol w:w="2700"/>
        <w:gridCol w:w="1275"/>
        <w:gridCol w:w="299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1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29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1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所在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系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专业</w:t>
            </w:r>
          </w:p>
        </w:tc>
        <w:tc>
          <w:tcPr>
            <w:tcW w:w="29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1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学号</w:t>
            </w:r>
          </w:p>
        </w:tc>
        <w:tc>
          <w:tcPr>
            <w:tcW w:w="270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2999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1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原计划参与项目</w:t>
            </w:r>
          </w:p>
        </w:tc>
        <w:tc>
          <w:tcPr>
            <w:tcW w:w="6974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1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原计划交流时间</w:t>
            </w:r>
          </w:p>
        </w:tc>
        <w:tc>
          <w:tcPr>
            <w:tcW w:w="6974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</w:trPr>
        <w:tc>
          <w:tcPr>
            <w:tcW w:w="138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退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出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原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因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03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          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ind w:firstLine="4830" w:firstLineChars="23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ind w:firstLine="4830" w:firstLineChars="23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ind w:firstLine="4830" w:firstLineChars="23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ind w:firstLine="4830" w:firstLineChars="23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ind w:firstLine="4830" w:firstLineChars="23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ind w:firstLine="4410" w:firstLineChars="2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学生签名：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ind w:firstLine="4410" w:firstLineChars="2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家长签名：</w:t>
            </w:r>
          </w:p>
          <w:p>
            <w:pPr>
              <w:ind w:firstLine="4410" w:firstLineChars="2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ind w:firstLine="5460" w:firstLineChars="26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年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月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</w:trPr>
        <w:tc>
          <w:tcPr>
            <w:tcW w:w="138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所在系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意见</w:t>
            </w:r>
          </w:p>
        </w:tc>
        <w:tc>
          <w:tcPr>
            <w:tcW w:w="7903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4495"/>
              </w:tabs>
              <w:ind w:left="478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tabs>
                <w:tab w:val="left" w:pos="4495"/>
              </w:tabs>
              <w:ind w:left="478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tabs>
                <w:tab w:val="left" w:pos="4495"/>
              </w:tabs>
              <w:ind w:firstLine="3570" w:firstLineChars="17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负责人（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单位公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章）：</w:t>
            </w:r>
          </w:p>
          <w:p>
            <w:pPr>
              <w:ind w:firstLine="4830" w:firstLineChars="23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年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月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</w:trPr>
        <w:tc>
          <w:tcPr>
            <w:tcW w:w="138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教务处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意见</w:t>
            </w:r>
          </w:p>
        </w:tc>
        <w:tc>
          <w:tcPr>
            <w:tcW w:w="7903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4495"/>
              </w:tabs>
              <w:ind w:left="478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tabs>
                <w:tab w:val="left" w:pos="4495"/>
              </w:tabs>
              <w:ind w:left="478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tabs>
                <w:tab w:val="left" w:pos="4495"/>
              </w:tabs>
              <w:ind w:firstLine="3570" w:firstLineChars="17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负责人（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单位公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章）：</w:t>
            </w:r>
          </w:p>
          <w:p>
            <w:pPr>
              <w:ind w:firstLine="4830" w:firstLineChars="23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年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月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</w:trPr>
        <w:tc>
          <w:tcPr>
            <w:tcW w:w="138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学生处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意见</w:t>
            </w:r>
          </w:p>
        </w:tc>
        <w:tc>
          <w:tcPr>
            <w:tcW w:w="7903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4495"/>
              </w:tabs>
              <w:ind w:left="478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tabs>
                <w:tab w:val="left" w:pos="4495"/>
              </w:tabs>
              <w:ind w:left="478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tabs>
                <w:tab w:val="left" w:pos="4495"/>
              </w:tabs>
              <w:ind w:firstLine="3570" w:firstLineChars="17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负责人（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单位公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章）：</w:t>
            </w:r>
          </w:p>
          <w:p>
            <w:pPr>
              <w:ind w:firstLine="4830" w:firstLineChars="23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年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月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</w:trPr>
        <w:tc>
          <w:tcPr>
            <w:tcW w:w="138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对外交流合作处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意见</w:t>
            </w:r>
          </w:p>
        </w:tc>
        <w:tc>
          <w:tcPr>
            <w:tcW w:w="7903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4495"/>
              </w:tabs>
              <w:ind w:left="478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tabs>
                <w:tab w:val="left" w:pos="4495"/>
              </w:tabs>
              <w:ind w:left="478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tabs>
                <w:tab w:val="left" w:pos="4495"/>
              </w:tabs>
              <w:ind w:firstLine="3570" w:firstLineChars="17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负责人（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单位公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章）：</w:t>
            </w:r>
          </w:p>
          <w:p>
            <w:pPr>
              <w:ind w:firstLine="4830" w:firstLineChars="23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年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月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日</w:t>
            </w:r>
          </w:p>
        </w:tc>
      </w:tr>
    </w:tbl>
    <w:p>
      <w:pPr>
        <w:widowControl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备注：1. 本表A4打印，一式一份；</w:t>
      </w:r>
    </w:p>
    <w:p>
      <w:pPr>
        <w:widowControl/>
        <w:numPr>
          <w:ilvl w:val="0"/>
          <w:numId w:val="1"/>
        </w:numPr>
        <w:ind w:left="630" w:leftChars="0" w:firstLine="0"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已提交报名资料至对外交流合作处的同学，退出项目均需填写本表；退出项目后，原则上一年内不可参加我院</w:t>
      </w:r>
      <w:bookmarkStart w:id="0" w:name="OLE_LINK1"/>
      <w:r>
        <w:rPr>
          <w:rFonts w:hint="eastAsia"/>
          <w:lang w:val="en-US" w:eastAsia="zh-CN"/>
        </w:rPr>
        <w:t>发布、组织的</w:t>
      </w:r>
      <w:bookmarkEnd w:id="0"/>
      <w:r>
        <w:rPr>
          <w:rFonts w:hint="eastAsia"/>
          <w:lang w:val="en-US" w:eastAsia="zh-CN"/>
        </w:rPr>
        <w:t>各类出国（境）交流项目；未办理退出申请的，不可再次参加我院发布、组织的各类出国（境）交流项目。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DF326D"/>
    <w:multiLevelType w:val="singleLevel"/>
    <w:tmpl w:val="7BDF326D"/>
    <w:lvl w:ilvl="0" w:tentative="0">
      <w:start w:val="2"/>
      <w:numFmt w:val="decimal"/>
      <w:suff w:val="space"/>
      <w:lvlText w:val="%1."/>
      <w:lvlJc w:val="left"/>
      <w:pPr>
        <w:ind w:left="63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jb3VudCI6MjcsImhkaWQiOiI4NWZhZTY4ODQxMWFiNDRkMTExYThmMjMzNWQwNGJhMyIsInVzZXJDb3VudCI6MTB9"/>
  </w:docVars>
  <w:rsids>
    <w:rsidRoot w:val="02291A89"/>
    <w:rsid w:val="0002347E"/>
    <w:rsid w:val="00057391"/>
    <w:rsid w:val="00071277"/>
    <w:rsid w:val="000E3D10"/>
    <w:rsid w:val="001112F6"/>
    <w:rsid w:val="00156B1F"/>
    <w:rsid w:val="001B11B4"/>
    <w:rsid w:val="00225A8F"/>
    <w:rsid w:val="002838D4"/>
    <w:rsid w:val="002C0FE9"/>
    <w:rsid w:val="002E011D"/>
    <w:rsid w:val="002F32F0"/>
    <w:rsid w:val="00344859"/>
    <w:rsid w:val="003B641E"/>
    <w:rsid w:val="003E33E2"/>
    <w:rsid w:val="003E5015"/>
    <w:rsid w:val="004000F1"/>
    <w:rsid w:val="0041335E"/>
    <w:rsid w:val="004913EC"/>
    <w:rsid w:val="004A3AA6"/>
    <w:rsid w:val="004B35B8"/>
    <w:rsid w:val="004B501C"/>
    <w:rsid w:val="005340AE"/>
    <w:rsid w:val="005365EE"/>
    <w:rsid w:val="00580258"/>
    <w:rsid w:val="00582895"/>
    <w:rsid w:val="00586A47"/>
    <w:rsid w:val="005B7886"/>
    <w:rsid w:val="005E4111"/>
    <w:rsid w:val="00621C19"/>
    <w:rsid w:val="00651CB5"/>
    <w:rsid w:val="006C337C"/>
    <w:rsid w:val="006C3670"/>
    <w:rsid w:val="006E56EA"/>
    <w:rsid w:val="00756E2E"/>
    <w:rsid w:val="007F6AC8"/>
    <w:rsid w:val="00820144"/>
    <w:rsid w:val="00825A8D"/>
    <w:rsid w:val="0083153E"/>
    <w:rsid w:val="008849CC"/>
    <w:rsid w:val="008D492E"/>
    <w:rsid w:val="008E71D4"/>
    <w:rsid w:val="00917F47"/>
    <w:rsid w:val="009354F6"/>
    <w:rsid w:val="0095356C"/>
    <w:rsid w:val="00957D7F"/>
    <w:rsid w:val="00961F5A"/>
    <w:rsid w:val="00976BD8"/>
    <w:rsid w:val="009807D1"/>
    <w:rsid w:val="00981235"/>
    <w:rsid w:val="00992C8D"/>
    <w:rsid w:val="009B301A"/>
    <w:rsid w:val="009C287C"/>
    <w:rsid w:val="00A3200B"/>
    <w:rsid w:val="00A42426"/>
    <w:rsid w:val="00A84CCC"/>
    <w:rsid w:val="00A90EC3"/>
    <w:rsid w:val="00AA0A5F"/>
    <w:rsid w:val="00AA7D57"/>
    <w:rsid w:val="00AB11AB"/>
    <w:rsid w:val="00B52D18"/>
    <w:rsid w:val="00BB50D4"/>
    <w:rsid w:val="00BC65C2"/>
    <w:rsid w:val="00C547B3"/>
    <w:rsid w:val="00C8450A"/>
    <w:rsid w:val="00CD7F0F"/>
    <w:rsid w:val="00CE03CC"/>
    <w:rsid w:val="00D1381A"/>
    <w:rsid w:val="00D13E8D"/>
    <w:rsid w:val="00D43494"/>
    <w:rsid w:val="00D64689"/>
    <w:rsid w:val="00DD57C6"/>
    <w:rsid w:val="00E525DD"/>
    <w:rsid w:val="00E56140"/>
    <w:rsid w:val="00E642BB"/>
    <w:rsid w:val="00F35686"/>
    <w:rsid w:val="00F629D6"/>
    <w:rsid w:val="00F96AD9"/>
    <w:rsid w:val="00FB3073"/>
    <w:rsid w:val="00FF00F5"/>
    <w:rsid w:val="00FF4A05"/>
    <w:rsid w:val="02291A89"/>
    <w:rsid w:val="02AB69F3"/>
    <w:rsid w:val="02F4124E"/>
    <w:rsid w:val="03667C72"/>
    <w:rsid w:val="07373DAC"/>
    <w:rsid w:val="0AA07F0D"/>
    <w:rsid w:val="12F31522"/>
    <w:rsid w:val="13384232"/>
    <w:rsid w:val="13427DB4"/>
    <w:rsid w:val="191044B0"/>
    <w:rsid w:val="1AA8559F"/>
    <w:rsid w:val="1BC11A92"/>
    <w:rsid w:val="21086CE7"/>
    <w:rsid w:val="227855A0"/>
    <w:rsid w:val="232A2901"/>
    <w:rsid w:val="264B2FCC"/>
    <w:rsid w:val="273E06AB"/>
    <w:rsid w:val="287A36F4"/>
    <w:rsid w:val="291B0D14"/>
    <w:rsid w:val="30116859"/>
    <w:rsid w:val="309B6F9E"/>
    <w:rsid w:val="35D72186"/>
    <w:rsid w:val="37184804"/>
    <w:rsid w:val="3D347EBE"/>
    <w:rsid w:val="3DA27D85"/>
    <w:rsid w:val="3F46384A"/>
    <w:rsid w:val="4A0A51F9"/>
    <w:rsid w:val="4C786019"/>
    <w:rsid w:val="52A66D10"/>
    <w:rsid w:val="5358625C"/>
    <w:rsid w:val="55EF5644"/>
    <w:rsid w:val="5A2935B2"/>
    <w:rsid w:val="5B7025B1"/>
    <w:rsid w:val="5B937B1B"/>
    <w:rsid w:val="5D972FAA"/>
    <w:rsid w:val="63163A3E"/>
    <w:rsid w:val="647924D6"/>
    <w:rsid w:val="647E7AED"/>
    <w:rsid w:val="66043845"/>
    <w:rsid w:val="6AFB3C45"/>
    <w:rsid w:val="75C612F4"/>
    <w:rsid w:val="77286C33"/>
    <w:rsid w:val="785717B2"/>
    <w:rsid w:val="78A376CA"/>
    <w:rsid w:val="7DDA1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kingsoft\office6\templates\docerresourceshop\template\20429204\bc2e86b5-3e39-4d9e-9c4c-bb55bcfb422a\&#26657;&#20225;&#32852;&#21512;&#20154;&#25165;&#22521;&#20859;&#36864;&#20986;&#30003;&#35831;&#34920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校企联合人才培养退出申请表.docx</Template>
  <Pages>1</Pages>
  <Words>254</Words>
  <Characters>256</Characters>
  <Lines>2</Lines>
  <Paragraphs>1</Paragraphs>
  <TotalTime>1</TotalTime>
  <ScaleCrop>false</ScaleCrop>
  <LinksUpToDate>false</LinksUpToDate>
  <CharactersWithSpaces>369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2024-05-28T00:49:00Z</dcterms:created>
  <dc:creator>柚子</dc:creator>
  <cp:lastModifiedBy>柚子</cp:lastModifiedBy>
  <cp:lastPrinted>2024-05-28T02:05:00Z</cp:lastPrinted>
  <dcterms:modified xsi:type="dcterms:W3CDTF">2024-05-30T01:15:01Z</dcterms:modified>
  <dc:title>广东工业大学学生创业资助申请表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KSOTemplateUUID">
    <vt:lpwstr>v1.0_mb_3Zp5yhNIbDv/rWZsQKPoEg==</vt:lpwstr>
  </property>
  <property fmtid="{D5CDD505-2E9C-101B-9397-08002B2CF9AE}" pid="4" name="ICV">
    <vt:lpwstr>0D8465348527481691864584273F3E19_11</vt:lpwstr>
  </property>
</Properties>
</file>